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3F7" w:rsidRPr="00475A82" w:rsidRDefault="00B953F7">
      <w:pPr>
        <w:pStyle w:val="a4"/>
        <w:rPr>
          <w:rFonts w:eastAsia="MS Mincho"/>
          <w:sz w:val="20"/>
          <w:szCs w:val="20"/>
        </w:rPr>
      </w:pPr>
      <w:r w:rsidRPr="00475A82">
        <w:rPr>
          <w:sz w:val="20"/>
          <w:szCs w:val="20"/>
        </w:rPr>
        <w:t>Ведомость размещения искусственного освещения</w:t>
      </w:r>
    </w:p>
    <w:p w:rsidR="00B953F7" w:rsidRPr="00475A82" w:rsidRDefault="00475A82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proofErr w:type="spellStart"/>
      <w:proofErr w:type="gramStart"/>
      <w:r w:rsidRPr="00475A82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475A82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Набережная 2</w:t>
      </w:r>
    </w:p>
    <w:p w:rsidR="00B953F7" w:rsidRPr="00475A82" w:rsidRDefault="00B953F7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475A82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475A82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1" w:name="FROMTO"/>
      <w:bookmarkEnd w:id="1"/>
      <w:r w:rsidR="00475A82" w:rsidRPr="00475A82">
        <w:rPr>
          <w:rFonts w:ascii="Arial" w:eastAsia="MS Mincho" w:hAnsi="Arial" w:cs="Arial"/>
          <w:b/>
          <w:bCs/>
          <w:i/>
          <w:iCs/>
          <w:sz w:val="20"/>
          <w:szCs w:val="20"/>
        </w:rPr>
        <w:t>От 0+0 до 0+156</w:t>
      </w:r>
    </w:p>
    <w:p w:rsidR="00B953F7" w:rsidRPr="00475A82" w:rsidRDefault="00B953F7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475A82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475A82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B953F7" w:rsidRPr="00475A82" w:rsidRDefault="00B953F7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43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69"/>
        <w:gridCol w:w="829"/>
        <w:gridCol w:w="799"/>
        <w:gridCol w:w="1398"/>
        <w:gridCol w:w="1397"/>
        <w:gridCol w:w="1697"/>
        <w:gridCol w:w="1498"/>
        <w:gridCol w:w="1148"/>
      </w:tblGrid>
      <w:tr w:rsidR="00B953F7" w:rsidRPr="00475A82" w:rsidTr="00EF777E">
        <w:trPr>
          <w:cantSplit/>
          <w:trHeight w:val="21"/>
          <w:tblHeader/>
          <w:jc w:val="center"/>
        </w:trPr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9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48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953F7" w:rsidRPr="00475A82" w:rsidTr="00EF777E">
        <w:trPr>
          <w:trHeight w:val="21"/>
          <w:tblHeader/>
          <w:jc w:val="center"/>
        </w:trPr>
        <w:tc>
          <w:tcPr>
            <w:tcW w:w="66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79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39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397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1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B953F7" w:rsidRPr="00475A82" w:rsidTr="00EF777E">
        <w:trPr>
          <w:trHeight w:val="21"/>
          <w:tblHeader/>
          <w:jc w:val="center"/>
        </w:trPr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475A82" w:rsidRDefault="00B953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A82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475A82" w:rsidRPr="00475A82" w:rsidTr="00EF777E">
        <w:trPr>
          <w:trHeight w:val="21"/>
          <w:jc w:val="center"/>
        </w:trPr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A82" w:rsidRPr="00475A82" w:rsidRDefault="00475A82" w:rsidP="00475A82">
            <w:pPr>
              <w:rPr>
                <w:rFonts w:ascii="Arial" w:hAnsi="Arial" w:cs="Arial"/>
                <w:sz w:val="20"/>
                <w:szCs w:val="20"/>
              </w:rPr>
            </w:pPr>
            <w:r w:rsidRPr="00475A82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A82" w:rsidRPr="00475A82" w:rsidRDefault="00475A82" w:rsidP="00475A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A82" w:rsidRPr="00475A82" w:rsidRDefault="00475A82" w:rsidP="00475A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A82" w:rsidRPr="00475A82" w:rsidRDefault="00475A82" w:rsidP="00475A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A82" w:rsidRPr="00475A82" w:rsidRDefault="00475A82" w:rsidP="00475A82">
            <w:pPr>
              <w:rPr>
                <w:rFonts w:ascii="Arial" w:hAnsi="Arial" w:cs="Arial"/>
                <w:sz w:val="20"/>
                <w:szCs w:val="20"/>
              </w:rPr>
            </w:pPr>
            <w:r w:rsidRPr="00475A82">
              <w:rPr>
                <w:rFonts w:ascii="Arial" w:hAnsi="Arial" w:cs="Arial"/>
                <w:sz w:val="20"/>
                <w:szCs w:val="20"/>
              </w:rPr>
              <w:t>4/4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A82" w:rsidRPr="00475A82" w:rsidRDefault="00475A82" w:rsidP="00475A82">
            <w:pPr>
              <w:rPr>
                <w:rFonts w:ascii="Arial" w:hAnsi="Arial" w:cs="Arial"/>
                <w:sz w:val="20"/>
                <w:szCs w:val="20"/>
              </w:rPr>
            </w:pPr>
            <w:r w:rsidRPr="00475A8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A82" w:rsidRPr="00475A82" w:rsidRDefault="00475A82" w:rsidP="00475A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5A82" w:rsidRPr="00475A82" w:rsidRDefault="00475A82" w:rsidP="00475A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3F7" w:rsidRPr="00475A82" w:rsidTr="00EF777E">
        <w:trPr>
          <w:trHeight w:val="21"/>
          <w:jc w:val="center"/>
        </w:trPr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475A82" w:rsidRDefault="00475A82" w:rsidP="00475A82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  <w:r w:rsidRPr="00475A8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475A82" w:rsidRDefault="00475A82" w:rsidP="00475A82">
            <w:pPr>
              <w:rPr>
                <w:rFonts w:ascii="Arial" w:hAnsi="Arial" w:cs="Arial"/>
                <w:sz w:val="20"/>
                <w:szCs w:val="20"/>
              </w:rPr>
            </w:pPr>
            <w:r w:rsidRPr="00475A82">
              <w:rPr>
                <w:rFonts w:ascii="Arial" w:hAnsi="Arial" w:cs="Arial"/>
                <w:sz w:val="20"/>
                <w:szCs w:val="20"/>
              </w:rPr>
              <w:t>0+28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475A82" w:rsidRDefault="00475A82" w:rsidP="00475A82">
            <w:pPr>
              <w:rPr>
                <w:rFonts w:ascii="Arial" w:hAnsi="Arial" w:cs="Arial"/>
                <w:sz w:val="20"/>
                <w:szCs w:val="20"/>
              </w:rPr>
            </w:pPr>
            <w:r w:rsidRPr="00475A82">
              <w:rPr>
                <w:rFonts w:ascii="Arial" w:hAnsi="Arial" w:cs="Arial"/>
                <w:sz w:val="20"/>
                <w:szCs w:val="20"/>
              </w:rPr>
              <w:t>0+148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475A82" w:rsidRDefault="00475A82" w:rsidP="00475A82">
            <w:pPr>
              <w:rPr>
                <w:rFonts w:ascii="Arial" w:hAnsi="Arial" w:cs="Arial"/>
                <w:sz w:val="20"/>
                <w:szCs w:val="20"/>
              </w:rPr>
            </w:pPr>
            <w:r w:rsidRPr="00475A82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475A82" w:rsidRDefault="00475A82" w:rsidP="00475A82">
            <w:pPr>
              <w:rPr>
                <w:rFonts w:ascii="Arial" w:hAnsi="Arial" w:cs="Arial"/>
                <w:sz w:val="20"/>
                <w:szCs w:val="20"/>
              </w:rPr>
            </w:pPr>
            <w:r w:rsidRPr="00475A82">
              <w:rPr>
                <w:rFonts w:ascii="Arial" w:hAnsi="Arial" w:cs="Arial"/>
                <w:sz w:val="20"/>
                <w:szCs w:val="20"/>
              </w:rPr>
              <w:t>4/4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475A82" w:rsidRDefault="00475A82" w:rsidP="00475A82">
            <w:pPr>
              <w:rPr>
                <w:rFonts w:ascii="Arial" w:hAnsi="Arial" w:cs="Arial"/>
                <w:sz w:val="20"/>
                <w:szCs w:val="20"/>
              </w:rPr>
            </w:pPr>
            <w:r w:rsidRPr="00475A8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475A82" w:rsidRDefault="00B953F7" w:rsidP="00475A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3F7" w:rsidRPr="00475A82" w:rsidRDefault="00475A82" w:rsidP="00475A82">
            <w:pPr>
              <w:rPr>
                <w:rFonts w:ascii="Arial" w:hAnsi="Arial" w:cs="Arial"/>
                <w:sz w:val="20"/>
                <w:szCs w:val="20"/>
              </w:rPr>
            </w:pPr>
            <w:r w:rsidRPr="00475A82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</w:tr>
    </w:tbl>
    <w:p w:rsidR="00E31CC2" w:rsidRDefault="00E31CC2">
      <w:pPr>
        <w:pStyle w:val="a3"/>
        <w:rPr>
          <w:rFonts w:eastAsia="MS Mincho"/>
        </w:rPr>
      </w:pPr>
    </w:p>
    <w:p w:rsidR="00EF777E" w:rsidRDefault="00EF777E">
      <w:pPr>
        <w:pStyle w:val="a3"/>
        <w:rPr>
          <w:rFonts w:eastAsia="MS Mincho"/>
        </w:rPr>
      </w:pPr>
    </w:p>
    <w:p w:rsidR="00EF777E" w:rsidRPr="00EF777E" w:rsidRDefault="00EF777E" w:rsidP="00EF777E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EF777E">
        <w:rPr>
          <w:rFonts w:ascii="Arial" w:hAnsi="Arial" w:cs="Arial"/>
          <w:b/>
          <w:bCs/>
          <w:sz w:val="20"/>
          <w:szCs w:val="20"/>
        </w:rPr>
        <w:t>Ведомость размещения пешеходных дорожек (тротуаров)</w:t>
      </w:r>
    </w:p>
    <w:p w:rsidR="00EF777E" w:rsidRPr="00EF777E" w:rsidRDefault="00EF777E" w:rsidP="00EF777E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EF777E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EF777E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Набережная 2</w:t>
      </w:r>
    </w:p>
    <w:p w:rsidR="00EF777E" w:rsidRPr="00EF777E" w:rsidRDefault="00EF777E" w:rsidP="00EF777E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EF777E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EF777E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0+156</w:t>
      </w:r>
    </w:p>
    <w:p w:rsidR="00EF777E" w:rsidRPr="00EF777E" w:rsidRDefault="00EF777E" w:rsidP="00EF777E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EF777E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EF777E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EF777E" w:rsidRPr="00EF777E" w:rsidRDefault="00EF777E" w:rsidP="00EF777E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8164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02"/>
        <w:gridCol w:w="818"/>
        <w:gridCol w:w="752"/>
        <w:gridCol w:w="1181"/>
        <w:gridCol w:w="1396"/>
        <w:gridCol w:w="1719"/>
        <w:gridCol w:w="1396"/>
      </w:tblGrid>
      <w:tr w:rsidR="00EF777E" w:rsidRPr="00EF777E" w:rsidTr="00D07562">
        <w:trPr>
          <w:trHeight w:val="27"/>
          <w:tblHeader/>
          <w:jc w:val="center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EF777E" w:rsidRPr="00EF777E" w:rsidTr="00D07562">
        <w:trPr>
          <w:trHeight w:val="27"/>
          <w:tblHeader/>
          <w:jc w:val="center"/>
        </w:trPr>
        <w:tc>
          <w:tcPr>
            <w:tcW w:w="90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1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75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18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39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EF777E" w:rsidRPr="00EF777E" w:rsidTr="00D07562">
        <w:trPr>
          <w:trHeight w:val="27"/>
          <w:tblHeader/>
          <w:jc w:val="center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77E" w:rsidRPr="00EF777E" w:rsidRDefault="00EF777E" w:rsidP="00EF77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777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EF777E" w:rsidRPr="00EF777E" w:rsidTr="00D07562">
        <w:trPr>
          <w:trHeight w:val="27"/>
          <w:jc w:val="center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  <w:r w:rsidRPr="00EF777E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  <w:r w:rsidRPr="00EF777E">
              <w:rPr>
                <w:rFonts w:ascii="Arial" w:hAnsi="Arial" w:cs="Arial"/>
                <w:sz w:val="20"/>
                <w:szCs w:val="20"/>
              </w:rPr>
              <w:t>303,82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777E" w:rsidRPr="00EF777E" w:rsidTr="00D07562">
        <w:trPr>
          <w:trHeight w:val="27"/>
          <w:jc w:val="center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  <w:r w:rsidRPr="00EF777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  <w:r w:rsidRPr="00EF777E">
              <w:rPr>
                <w:rFonts w:ascii="Arial" w:hAnsi="Arial" w:cs="Arial"/>
                <w:sz w:val="20"/>
                <w:szCs w:val="20"/>
              </w:rPr>
              <w:t>0+4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  <w:r w:rsidRPr="00EF777E">
              <w:rPr>
                <w:rFonts w:ascii="Arial" w:hAnsi="Arial" w:cs="Arial"/>
                <w:sz w:val="20"/>
                <w:szCs w:val="20"/>
              </w:rPr>
              <w:t>0+156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  <w:r w:rsidRPr="00EF777E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  <w:r w:rsidRPr="00EF777E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  <w:r w:rsidRPr="00EF777E">
              <w:rPr>
                <w:rFonts w:ascii="Arial" w:hAnsi="Arial" w:cs="Arial"/>
                <w:sz w:val="20"/>
                <w:szCs w:val="20"/>
              </w:rPr>
              <w:t>151,91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777E" w:rsidRPr="00EF777E" w:rsidTr="00D07562">
        <w:trPr>
          <w:trHeight w:val="27"/>
          <w:jc w:val="center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  <w:r w:rsidRPr="00EF777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  <w:r w:rsidRPr="00EF777E">
              <w:rPr>
                <w:rFonts w:ascii="Arial" w:hAnsi="Arial" w:cs="Arial"/>
                <w:sz w:val="20"/>
                <w:szCs w:val="20"/>
              </w:rPr>
              <w:t>0+4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  <w:r w:rsidRPr="00EF777E">
              <w:rPr>
                <w:rFonts w:ascii="Arial" w:hAnsi="Arial" w:cs="Arial"/>
                <w:sz w:val="20"/>
                <w:szCs w:val="20"/>
              </w:rPr>
              <w:t>0+156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  <w:r w:rsidRPr="00EF777E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  <w:r w:rsidRPr="00EF777E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  <w:r w:rsidRPr="00EF777E">
              <w:rPr>
                <w:rFonts w:ascii="Arial" w:hAnsi="Arial" w:cs="Arial"/>
                <w:sz w:val="20"/>
                <w:szCs w:val="20"/>
              </w:rPr>
              <w:t>151,91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77E" w:rsidRPr="00EF777E" w:rsidRDefault="00EF777E" w:rsidP="00EF77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777E" w:rsidRPr="00EF777E" w:rsidRDefault="00EF777E" w:rsidP="00EF777E">
      <w:pPr>
        <w:rPr>
          <w:rFonts w:ascii="Courier New" w:eastAsia="MS Mincho" w:hAnsi="Courier New" w:cs="Courier New"/>
          <w:sz w:val="20"/>
          <w:szCs w:val="20"/>
        </w:rPr>
      </w:pPr>
    </w:p>
    <w:p w:rsidR="00EF777E" w:rsidRPr="00475A82" w:rsidRDefault="00EF777E">
      <w:pPr>
        <w:pStyle w:val="a3"/>
        <w:rPr>
          <w:rFonts w:eastAsia="MS Mincho"/>
        </w:rPr>
      </w:pPr>
    </w:p>
    <w:sectPr w:rsidR="00EF777E" w:rsidRPr="00475A82" w:rsidSect="00EF777E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proofState w:spelling="clean" w:grammar="clean"/>
  <w:attachedTemplate r:id="rId1"/>
  <w:defaultTabStop w:val="708"/>
  <w:drawingGridHorizontalSpacing w:val="120"/>
  <w:displayHorizontalDrawingGridEvery w:val="2"/>
  <w:noPunctuationKerning/>
  <w:characterSpacingControl w:val="doNotCompress"/>
  <w:compat/>
  <w:rsids>
    <w:rsidRoot w:val="00475A82"/>
    <w:rsid w:val="00475A82"/>
    <w:rsid w:val="004F79EC"/>
    <w:rsid w:val="00B953F7"/>
    <w:rsid w:val="00E31CC2"/>
    <w:rsid w:val="00EF7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9E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semiHidden/>
    <w:rsid w:val="004F79EC"/>
    <w:rPr>
      <w:rFonts w:ascii="Courier New" w:hAnsi="Courier New" w:cs="Courier New"/>
      <w:sz w:val="20"/>
      <w:szCs w:val="20"/>
    </w:rPr>
  </w:style>
  <w:style w:type="paragraph" w:customStyle="1" w:styleId="FR2">
    <w:name w:val="FR2"/>
    <w:rsid w:val="004F79EC"/>
    <w:pPr>
      <w:widowControl w:val="0"/>
      <w:autoSpaceDE w:val="0"/>
      <w:autoSpaceDN w:val="0"/>
      <w:adjustRightInd w:val="0"/>
      <w:spacing w:line="300" w:lineRule="auto"/>
      <w:jc w:val="center"/>
    </w:pPr>
    <w:rPr>
      <w:rFonts w:ascii="Arial" w:hAnsi="Arial" w:cs="Arial"/>
      <w:b/>
      <w:bCs/>
      <w:sz w:val="16"/>
      <w:szCs w:val="16"/>
    </w:rPr>
  </w:style>
  <w:style w:type="paragraph" w:styleId="a4">
    <w:name w:val="Title"/>
    <w:basedOn w:val="a"/>
    <w:qFormat/>
    <w:rsid w:val="004F79EC"/>
    <w:pPr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Ligh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42CA7-BD1A-4CB6-9F62-739E90208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Light.dot</Template>
  <TotalTime>0</TotalTime>
  <Pages>1</Pages>
  <Words>126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1601-01-01T00:00:00Z</cp:lastPrinted>
  <dcterms:created xsi:type="dcterms:W3CDTF">2019-06-09T09:06:00Z</dcterms:created>
  <dcterms:modified xsi:type="dcterms:W3CDTF">2019-06-09T09:06:00Z</dcterms:modified>
</cp:coreProperties>
</file>